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2C024" w14:textId="77777777" w:rsidR="00D658A3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sz w:val="20"/>
          <w:szCs w:val="20"/>
        </w:rPr>
      </w:pPr>
    </w:p>
    <w:p w14:paraId="07DE7DB8" w14:textId="0C9E2DA2" w:rsidR="00D658A3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="008A3A62">
        <w:rPr>
          <w:rFonts w:asciiTheme="minorHAnsi" w:hAnsiTheme="minorHAnsi" w:cstheme="minorHAnsi"/>
          <w:bCs/>
          <w:sz w:val="20"/>
          <w:szCs w:val="20"/>
        </w:rPr>
        <w:t>OBR-12</w:t>
      </w:r>
    </w:p>
    <w:p w14:paraId="5BFCA1EA" w14:textId="77777777" w:rsidR="008A3A62" w:rsidRDefault="008A3A62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sz w:val="20"/>
          <w:szCs w:val="20"/>
        </w:rPr>
      </w:pPr>
    </w:p>
    <w:p w14:paraId="246B40AD" w14:textId="0643395F" w:rsidR="00D658A3" w:rsidRPr="00313EC8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sz w:val="20"/>
          <w:szCs w:val="20"/>
        </w:rPr>
      </w:pPr>
      <w:r w:rsidRPr="00313EC8">
        <w:rPr>
          <w:rFonts w:asciiTheme="minorHAnsi" w:hAnsiTheme="minorHAnsi" w:cstheme="minorHAnsi"/>
          <w:bCs/>
          <w:sz w:val="20"/>
          <w:szCs w:val="20"/>
        </w:rPr>
        <w:t>Naziv in sedež ponudnika:____________________________________________________________</w:t>
      </w:r>
    </w:p>
    <w:p w14:paraId="419CF2D5" w14:textId="77777777" w:rsidR="00D658A3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3D1CA1E2" w14:textId="77777777" w:rsidR="00D658A3" w:rsidRPr="00F17F38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0E7B200A" w14:textId="77777777" w:rsidR="00D658A3" w:rsidRPr="00F17F38" w:rsidRDefault="00D658A3" w:rsidP="00D658A3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17F38">
        <w:rPr>
          <w:rFonts w:asciiTheme="minorHAnsi" w:hAnsiTheme="minorHAnsi" w:cstheme="minorHAnsi"/>
          <w:b/>
          <w:sz w:val="20"/>
          <w:szCs w:val="20"/>
        </w:rPr>
        <w:t xml:space="preserve">MENIČNA IZJAVA </w:t>
      </w:r>
    </w:p>
    <w:p w14:paraId="2488D74E" w14:textId="77777777" w:rsidR="00D658A3" w:rsidRPr="00F17F38" w:rsidRDefault="00D658A3" w:rsidP="00D658A3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17F38">
        <w:rPr>
          <w:rFonts w:asciiTheme="minorHAnsi" w:hAnsiTheme="minorHAnsi" w:cstheme="minorHAnsi"/>
          <w:b/>
          <w:sz w:val="20"/>
          <w:szCs w:val="20"/>
        </w:rPr>
        <w:t>S POOBLASTILOM ZA IZPOLNITEV</w:t>
      </w:r>
    </w:p>
    <w:p w14:paraId="366923BC" w14:textId="77777777" w:rsidR="00D658A3" w:rsidRPr="00F17F38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05A8093A" w14:textId="312CA9E2" w:rsidR="00D658A3" w:rsidRDefault="00D658A3" w:rsidP="00910F62">
      <w:pPr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Zakoniti zastopnik oz. pooblaščenec ponudnika:</w:t>
      </w:r>
      <w:r>
        <w:rPr>
          <w:rFonts w:asciiTheme="minorHAnsi" w:hAnsiTheme="minorHAnsi" w:cstheme="minorHAnsi"/>
          <w:sz w:val="20"/>
          <w:szCs w:val="20"/>
        </w:rPr>
        <w:t xml:space="preserve"> ___________________________________________</w:t>
      </w:r>
      <w:r w:rsidR="008A3A62">
        <w:rPr>
          <w:rFonts w:asciiTheme="minorHAnsi" w:hAnsiTheme="minorHAnsi" w:cstheme="minorHAnsi"/>
          <w:sz w:val="20"/>
          <w:szCs w:val="20"/>
        </w:rPr>
        <w:t>__________________________</w:t>
      </w:r>
      <w:r>
        <w:rPr>
          <w:rFonts w:asciiTheme="minorHAnsi" w:hAnsiTheme="minorHAnsi" w:cstheme="minorHAnsi"/>
          <w:sz w:val="20"/>
          <w:szCs w:val="20"/>
        </w:rPr>
        <w:t>____________</w:t>
      </w:r>
    </w:p>
    <w:p w14:paraId="38DD14AE" w14:textId="3F77A20B" w:rsidR="001A6F2C" w:rsidRPr="001A6F2C" w:rsidRDefault="00D658A3" w:rsidP="001A6F2C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nepreklicno izjavljam, da pooblaščam </w:t>
      </w:r>
      <w:r w:rsidRPr="002F4AB4">
        <w:rPr>
          <w:rFonts w:asciiTheme="minorHAnsi" w:hAnsiTheme="minorHAnsi" w:cstheme="minorHAnsi"/>
          <w:sz w:val="20"/>
          <w:szCs w:val="20"/>
        </w:rPr>
        <w:t xml:space="preserve">naročnika UNIVERZA V MARIBORU, </w:t>
      </w:r>
      <w:r w:rsidR="008A3A62">
        <w:rPr>
          <w:rFonts w:asciiTheme="minorHAnsi" w:hAnsiTheme="minorHAnsi" w:cstheme="minorHAnsi"/>
          <w:sz w:val="20"/>
          <w:szCs w:val="20"/>
        </w:rPr>
        <w:t>MEDICINSKA</w:t>
      </w:r>
      <w:r w:rsidRPr="002F4AB4">
        <w:rPr>
          <w:rFonts w:asciiTheme="minorHAnsi" w:hAnsiTheme="minorHAnsi" w:cstheme="minorHAnsi"/>
          <w:sz w:val="20"/>
          <w:szCs w:val="20"/>
        </w:rPr>
        <w:t xml:space="preserve"> FAKULTETA, </w:t>
      </w:r>
      <w:r w:rsidR="008A3A62">
        <w:rPr>
          <w:rFonts w:asciiTheme="minorHAnsi" w:hAnsiTheme="minorHAnsi" w:cstheme="minorHAnsi"/>
          <w:sz w:val="20"/>
          <w:szCs w:val="20"/>
        </w:rPr>
        <w:t>TABORSKA</w:t>
      </w:r>
      <w:r w:rsidRPr="002F4AB4">
        <w:rPr>
          <w:rFonts w:asciiTheme="minorHAnsi" w:hAnsiTheme="minorHAnsi" w:cstheme="minorHAnsi"/>
          <w:sz w:val="20"/>
          <w:szCs w:val="20"/>
        </w:rPr>
        <w:t xml:space="preserve"> </w:t>
      </w:r>
      <w:r w:rsidR="008A3A62">
        <w:rPr>
          <w:rFonts w:asciiTheme="minorHAnsi" w:hAnsiTheme="minorHAnsi" w:cstheme="minorHAnsi"/>
          <w:sz w:val="20"/>
          <w:szCs w:val="20"/>
        </w:rPr>
        <w:t>ULICA 8</w:t>
      </w:r>
      <w:r w:rsidRPr="002F4AB4">
        <w:rPr>
          <w:rFonts w:asciiTheme="minorHAnsi" w:hAnsiTheme="minorHAnsi" w:cstheme="minorHAnsi"/>
          <w:sz w:val="20"/>
          <w:szCs w:val="20"/>
        </w:rPr>
        <w:t>, 2000 MARIBOR, da lahko podpisano in žigosano bianco menico, ki je bila</w:t>
      </w:r>
      <w:r w:rsidRPr="00F17F38">
        <w:rPr>
          <w:rFonts w:asciiTheme="minorHAnsi" w:hAnsiTheme="minorHAnsi" w:cstheme="minorHAnsi"/>
          <w:sz w:val="20"/>
          <w:szCs w:val="20"/>
        </w:rPr>
        <w:t xml:space="preserve"> izročena kot zavarovanje za dobro izvedbo pogodbenih obveznosti za javno naročilo </w:t>
      </w:r>
      <w:bookmarkStart w:id="0" w:name="_Hlk134173359"/>
      <w:bookmarkStart w:id="1" w:name="_Hlk149295174"/>
      <w:r w:rsidR="001A6F2C" w:rsidRPr="007D38A4">
        <w:rPr>
          <w:rFonts w:cs="Calibri"/>
          <w:b/>
          <w:bCs/>
        </w:rPr>
        <w:t>˝Vzdrževanje in servisiranje računalniške in komunikacijske opreme</w:t>
      </w:r>
      <w:bookmarkEnd w:id="0"/>
      <w:r w:rsidR="001A6F2C" w:rsidRPr="007D38A4">
        <w:rPr>
          <w:rFonts w:cs="Calibri"/>
          <w:b/>
          <w:bCs/>
        </w:rPr>
        <w:t>,</w:t>
      </w:r>
      <w:bookmarkEnd w:id="1"/>
      <w:r w:rsidR="001A6F2C" w:rsidRPr="007D38A4">
        <w:rPr>
          <w:rFonts w:cs="Calibri"/>
          <w:b/>
          <w:bCs/>
        </w:rPr>
        <w:t xml:space="preserve"> za potrebe Medicinske fakultete UM </w:t>
      </w:r>
      <w:r w:rsidR="001A6F2C">
        <w:rPr>
          <w:rFonts w:cs="Calibri"/>
          <w:b/>
          <w:bCs/>
        </w:rPr>
        <w:t>za obdobje 48 mesecev</w:t>
      </w:r>
      <w:r w:rsidR="001A6F2C" w:rsidRPr="007D38A4">
        <w:rPr>
          <w:rFonts w:cs="Calibri"/>
          <w:b/>
          <w:bCs/>
        </w:rPr>
        <w:t>˝</w:t>
      </w:r>
    </w:p>
    <w:p w14:paraId="748A8F7F" w14:textId="77777777" w:rsidR="001A6F2C" w:rsidRDefault="001A6F2C" w:rsidP="00D658A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42F9B57" w14:textId="13C8908C" w:rsidR="00D658A3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pod številko objave _</w:t>
      </w:r>
      <w:r w:rsidR="00C312F9">
        <w:rPr>
          <w:rFonts w:asciiTheme="minorHAnsi" w:hAnsiTheme="minorHAnsi" w:cstheme="minorHAnsi"/>
          <w:sz w:val="20"/>
          <w:szCs w:val="20"/>
        </w:rPr>
        <w:t>____</w:t>
      </w:r>
      <w:r w:rsidRPr="00F17F38">
        <w:rPr>
          <w:rFonts w:asciiTheme="minorHAnsi" w:hAnsiTheme="minorHAnsi" w:cstheme="minorHAnsi"/>
          <w:sz w:val="20"/>
          <w:szCs w:val="20"/>
        </w:rPr>
        <w:t>___/202</w:t>
      </w:r>
      <w:r>
        <w:rPr>
          <w:rFonts w:asciiTheme="minorHAnsi" w:hAnsiTheme="minorHAnsi" w:cstheme="minorHAnsi"/>
          <w:sz w:val="20"/>
          <w:szCs w:val="20"/>
        </w:rPr>
        <w:t>5</w:t>
      </w:r>
      <w:r w:rsidRPr="00F17F38">
        <w:rPr>
          <w:rFonts w:asciiTheme="minorHAnsi" w:hAnsiTheme="minorHAnsi" w:cstheme="minorHAnsi"/>
          <w:sz w:val="20"/>
          <w:szCs w:val="20"/>
        </w:rPr>
        <w:t xml:space="preserve">, skladno z določili dokumentacije v zvezi z oddajo javnega naročila in pogodbenega razmerja za predmetno javno naročilo izpolni v vseh neizpolnjenih </w:t>
      </w:r>
      <w:r w:rsidRPr="006A3EF6">
        <w:rPr>
          <w:rFonts w:asciiTheme="minorHAnsi" w:hAnsiTheme="minorHAnsi" w:cstheme="minorHAnsi"/>
          <w:sz w:val="20"/>
          <w:szCs w:val="20"/>
        </w:rPr>
        <w:t>delih za znesek _______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6A3EF6">
        <w:rPr>
          <w:rFonts w:asciiTheme="minorHAnsi" w:hAnsiTheme="minorHAnsi" w:cstheme="minorHAnsi"/>
          <w:sz w:val="20"/>
          <w:szCs w:val="20"/>
        </w:rPr>
        <w:t xml:space="preserve"> EUR</w:t>
      </w:r>
      <w:r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EC21431" w14:textId="5A896A74" w:rsidR="00D658A3" w:rsidRPr="00F17F38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6A3EF6">
        <w:rPr>
          <w:rFonts w:asciiTheme="minorHAnsi" w:hAnsiTheme="minorHAnsi" w:cstheme="minorHAnsi"/>
          <w:sz w:val="20"/>
          <w:szCs w:val="20"/>
        </w:rPr>
        <w:t>Kot ponudnik se odrekam vsem ugovorom proti tako izpolnjeni menici in</w:t>
      </w:r>
      <w:r w:rsidRPr="00F17F38">
        <w:rPr>
          <w:rFonts w:asciiTheme="minorHAnsi" w:hAnsiTheme="minorHAnsi" w:cstheme="minorHAnsi"/>
          <w:sz w:val="20"/>
          <w:szCs w:val="20"/>
        </w:rPr>
        <w:t xml:space="preserve"> se zavezujem menico plačati, ko dospe v plačilo.</w:t>
      </w:r>
    </w:p>
    <w:p w14:paraId="496E82B4" w14:textId="3749BACB" w:rsidR="00D658A3" w:rsidRPr="00F17F38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Menični znesek se nakaže naročniku </w:t>
      </w:r>
      <w:r w:rsidR="008E0914" w:rsidRPr="002F4AB4">
        <w:rPr>
          <w:rFonts w:asciiTheme="minorHAnsi" w:hAnsiTheme="minorHAnsi" w:cstheme="minorHAnsi"/>
          <w:sz w:val="20"/>
          <w:szCs w:val="20"/>
        </w:rPr>
        <w:t xml:space="preserve">UNIVERZA V MARIBORU, </w:t>
      </w:r>
      <w:r w:rsidR="008E0914">
        <w:rPr>
          <w:rFonts w:asciiTheme="minorHAnsi" w:hAnsiTheme="minorHAnsi" w:cstheme="minorHAnsi"/>
          <w:sz w:val="20"/>
          <w:szCs w:val="20"/>
        </w:rPr>
        <w:t>MEDICINSKA</w:t>
      </w:r>
      <w:r w:rsidR="008E0914" w:rsidRPr="002F4AB4">
        <w:rPr>
          <w:rFonts w:asciiTheme="minorHAnsi" w:hAnsiTheme="minorHAnsi" w:cstheme="minorHAnsi"/>
          <w:sz w:val="20"/>
          <w:szCs w:val="20"/>
        </w:rPr>
        <w:t xml:space="preserve"> FAKULTETA, </w:t>
      </w:r>
      <w:r w:rsidR="008E0914">
        <w:rPr>
          <w:rFonts w:asciiTheme="minorHAnsi" w:hAnsiTheme="minorHAnsi" w:cstheme="minorHAnsi"/>
          <w:sz w:val="20"/>
          <w:szCs w:val="20"/>
        </w:rPr>
        <w:t>TABORSKA</w:t>
      </w:r>
      <w:r w:rsidR="008E0914" w:rsidRPr="002F4AB4">
        <w:rPr>
          <w:rFonts w:asciiTheme="minorHAnsi" w:hAnsiTheme="minorHAnsi" w:cstheme="minorHAnsi"/>
          <w:sz w:val="20"/>
          <w:szCs w:val="20"/>
        </w:rPr>
        <w:t xml:space="preserve"> </w:t>
      </w:r>
      <w:r w:rsidR="008E0914">
        <w:rPr>
          <w:rFonts w:asciiTheme="minorHAnsi" w:hAnsiTheme="minorHAnsi" w:cstheme="minorHAnsi"/>
          <w:sz w:val="20"/>
          <w:szCs w:val="20"/>
        </w:rPr>
        <w:t>ULICA 8</w:t>
      </w:r>
      <w:r w:rsidR="008E0914" w:rsidRPr="002F4AB4">
        <w:rPr>
          <w:rFonts w:asciiTheme="minorHAnsi" w:hAnsiTheme="minorHAnsi" w:cstheme="minorHAnsi"/>
          <w:sz w:val="20"/>
          <w:szCs w:val="20"/>
        </w:rPr>
        <w:t>, 2000 MARIBOR</w:t>
      </w:r>
      <w:r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664105">
        <w:rPr>
          <w:rFonts w:asciiTheme="minorHAnsi" w:hAnsiTheme="minorHAnsi" w:cstheme="minorHAnsi"/>
          <w:b/>
          <w:bCs/>
          <w:sz w:val="20"/>
          <w:szCs w:val="20"/>
        </w:rPr>
        <w:t xml:space="preserve"> na račun številka SI56 0110 0600 00</w:t>
      </w:r>
      <w:r w:rsidR="00910F62">
        <w:rPr>
          <w:rFonts w:asciiTheme="minorHAnsi" w:hAnsiTheme="minorHAnsi" w:cstheme="minorHAnsi"/>
          <w:b/>
          <w:bCs/>
          <w:sz w:val="20"/>
          <w:szCs w:val="20"/>
        </w:rPr>
        <w:t>08</w:t>
      </w:r>
      <w:r w:rsidRPr="0066410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910F62">
        <w:rPr>
          <w:rFonts w:asciiTheme="minorHAnsi" w:hAnsiTheme="minorHAnsi" w:cstheme="minorHAnsi"/>
          <w:b/>
          <w:bCs/>
          <w:sz w:val="20"/>
          <w:szCs w:val="20"/>
        </w:rPr>
        <w:t>753</w:t>
      </w:r>
      <w:r w:rsidRPr="00F17F38">
        <w:rPr>
          <w:rFonts w:asciiTheme="minorHAnsi" w:hAnsiTheme="minorHAnsi" w:cstheme="minorHAnsi"/>
          <w:sz w:val="20"/>
          <w:szCs w:val="20"/>
        </w:rPr>
        <w:t>, odprt pri Upravi RS za javna plačila. Izjavljam, da se zavedam pravnih posledic izdaje menice v zavarovanje.</w:t>
      </w:r>
    </w:p>
    <w:p w14:paraId="6F38F8ED" w14:textId="77777777" w:rsidR="00910F62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Naročnika hkrati POOBLAŠČAM, da predloži menico na unovčenje in izrecno dovoljujem banki izplačilo take menice.</w:t>
      </w:r>
    </w:p>
    <w:p w14:paraId="024CCE6B" w14:textId="1BD5AC20" w:rsidR="00D658A3" w:rsidRPr="00F17F38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Tako dajem NALOG ZA PLAČILO oziroma POOBLASTILO vsem spodaj navedenim bankam iz naslednjih mojih računov: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D658A3" w:rsidRPr="00F17F38" w14:paraId="2EA4E59D" w14:textId="77777777" w:rsidTr="00D93D79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797A348" w14:textId="77777777" w:rsidR="00D658A3" w:rsidRPr="006F7AF6" w:rsidRDefault="00D658A3" w:rsidP="00D658A3">
            <w:pPr>
              <w:numPr>
                <w:ilvl w:val="0"/>
                <w:numId w:val="33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F5FD4C7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A72BC0C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D658A3" w:rsidRPr="00F17F38" w14:paraId="60C33957" w14:textId="77777777" w:rsidTr="00D93D7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975EE" w14:textId="77777777" w:rsidR="00D658A3" w:rsidRPr="006F7AF6" w:rsidRDefault="00D658A3" w:rsidP="00D658A3">
            <w:pPr>
              <w:numPr>
                <w:ilvl w:val="0"/>
                <w:numId w:val="33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DE04A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22C87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D658A3" w:rsidRPr="00F17F38" w14:paraId="5732A0BD" w14:textId="77777777" w:rsidTr="00D93D7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BA03" w14:textId="77777777" w:rsidR="00D658A3" w:rsidRPr="006F7AF6" w:rsidRDefault="00D658A3" w:rsidP="00D658A3">
            <w:pPr>
              <w:numPr>
                <w:ilvl w:val="0"/>
                <w:numId w:val="33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E525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2B767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</w:tbl>
    <w:p w14:paraId="3AE66E3A" w14:textId="77777777" w:rsidR="00910F62" w:rsidRDefault="00910F62" w:rsidP="00D658A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D7A6A8" w14:textId="79CF8B2D" w:rsidR="00D658A3" w:rsidRPr="00F17F38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p w14:paraId="35C9B268" w14:textId="3D49FBBB" w:rsidR="00D658A3" w:rsidRDefault="00D658A3" w:rsidP="00910F6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Veljavnost menične izjave s pooblastilom za izpolnitev je trideset (30) dni po dobavi in podpisu prevzemnega zapisnika.</w:t>
      </w:r>
    </w:p>
    <w:p w14:paraId="195BB316" w14:textId="77777777" w:rsidR="0017319F" w:rsidRPr="00910F62" w:rsidRDefault="0017319F" w:rsidP="00910F6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D658A3" w:rsidRPr="00F17F38" w14:paraId="75131DCE" w14:textId="77777777" w:rsidTr="00D93D79">
        <w:trPr>
          <w:trHeight w:val="269"/>
          <w:jc w:val="center"/>
        </w:trPr>
        <w:tc>
          <w:tcPr>
            <w:tcW w:w="2756" w:type="dxa"/>
          </w:tcPr>
          <w:p w14:paraId="15CE1188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Datum:</w:t>
            </w:r>
          </w:p>
        </w:tc>
        <w:tc>
          <w:tcPr>
            <w:tcW w:w="2710" w:type="dxa"/>
          </w:tcPr>
          <w:p w14:paraId="1D834867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754" w:type="dxa"/>
          </w:tcPr>
          <w:p w14:paraId="507D6185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Podpis:</w:t>
            </w:r>
          </w:p>
        </w:tc>
      </w:tr>
      <w:tr w:rsidR="00D658A3" w:rsidRPr="00F17F38" w14:paraId="47ECAE84" w14:textId="77777777" w:rsidTr="00D93D79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796B56A7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10" w:type="dxa"/>
          </w:tcPr>
          <w:p w14:paraId="25E83763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8A18809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4347AB" w14:textId="77777777" w:rsidR="00D658A3" w:rsidRDefault="00D658A3" w:rsidP="00D658A3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53E3F91" w14:textId="77777777" w:rsidR="00CC0F7B" w:rsidRDefault="00CC0F7B" w:rsidP="00D658A3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37199DB0" w14:textId="77777777" w:rsidR="0017319F" w:rsidRDefault="0017319F" w:rsidP="00D658A3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17815984" w14:textId="77777777" w:rsidR="0017319F" w:rsidRDefault="0017319F" w:rsidP="00D658A3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51211920" w14:textId="54E63426" w:rsidR="00D658A3" w:rsidRPr="00910F62" w:rsidRDefault="00D658A3" w:rsidP="00D658A3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910F62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7DCDCEB1" w14:textId="77777777" w:rsidR="00D658A3" w:rsidRPr="00910F62" w:rsidRDefault="00D658A3" w:rsidP="00D658A3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10F62">
        <w:rPr>
          <w:rFonts w:asciiTheme="minorHAnsi" w:hAnsiTheme="minorHAnsi" w:cstheme="minorHAnsi"/>
          <w:color w:val="000000" w:themeColor="text1"/>
          <w:sz w:val="18"/>
          <w:szCs w:val="18"/>
        </w:rPr>
        <w:t>Ponudnikom tega obrazca ni potrebno prilagati k ponudbi – ponudnik, s katerim bo naročnik sklenil pogodbo, bo moral predložiti izpolnjen obrazec in predložiti podpisano in žigosano bianco menico kot zavarovanje za dobro izvedbo pogodbenih obveznosti ob podpisu okvirnega sporazuma oz. najkasneje v 10 (desetih) dneh od podpisa okvirnega sporazuma.</w:t>
      </w:r>
    </w:p>
    <w:p w14:paraId="4B2F1E92" w14:textId="69DE3376" w:rsidR="007B5280" w:rsidRPr="00D658A3" w:rsidRDefault="007B5280" w:rsidP="00D658A3"/>
    <w:sectPr w:rsidR="007B5280" w:rsidRPr="00D658A3" w:rsidSect="00496E8A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7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5AC68" w14:textId="77777777" w:rsidR="003E68BB" w:rsidRDefault="003E68BB" w:rsidP="00BB5C4F">
      <w:pPr>
        <w:spacing w:after="0"/>
      </w:pPr>
      <w:r>
        <w:separator/>
      </w:r>
    </w:p>
  </w:endnote>
  <w:endnote w:type="continuationSeparator" w:id="0">
    <w:p w14:paraId="055C862D" w14:textId="77777777" w:rsidR="003E68BB" w:rsidRDefault="003E68BB" w:rsidP="00BB5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YBHJ T+ Titillium Text 25 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illiumText25L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C79D" w14:textId="77777777" w:rsidR="00D17A99" w:rsidRPr="007564BD" w:rsidRDefault="00413C6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FB8B" w14:textId="0944B5C4" w:rsidR="0028526B" w:rsidRDefault="00CC0F7B" w:rsidP="0017319F">
    <w:pPr>
      <w:pStyle w:val="Noga"/>
      <w:rPr>
        <w:color w:val="006A8E"/>
        <w:sz w:val="18"/>
      </w:rPr>
    </w:pPr>
    <w:r>
      <w:rPr>
        <w:color w:val="006A8E"/>
        <w:sz w:val="18"/>
      </w:rPr>
      <w:t>302-1</w:t>
    </w:r>
    <w:r w:rsidR="00C312F9">
      <w:rPr>
        <w:color w:val="006A8E"/>
        <w:sz w:val="18"/>
      </w:rPr>
      <w:t>5</w:t>
    </w:r>
    <w:r>
      <w:rPr>
        <w:color w:val="006A8E"/>
        <w:sz w:val="18"/>
      </w:rPr>
      <w:t>/</w:t>
    </w:r>
    <w:r w:rsidR="00C312F9">
      <w:rPr>
        <w:color w:val="006A8E"/>
        <w:sz w:val="18"/>
      </w:rPr>
      <w:t>VSRČ</w:t>
    </w:r>
    <w:r w:rsidR="0017319F">
      <w:rPr>
        <w:color w:val="006A8E"/>
        <w:sz w:val="18"/>
      </w:rPr>
      <w:t>/MF/2025</w:t>
    </w:r>
  </w:p>
  <w:p w14:paraId="6D44F1DD" w14:textId="77777777" w:rsidR="007C4B80" w:rsidRDefault="007C4B80" w:rsidP="00D17A99">
    <w:pPr>
      <w:pStyle w:val="Noga"/>
      <w:jc w:val="center"/>
      <w:rPr>
        <w:color w:val="006A8E"/>
        <w:sz w:val="18"/>
      </w:rPr>
    </w:pPr>
  </w:p>
  <w:p w14:paraId="08FF9A7C" w14:textId="77777777" w:rsidR="00D17A99" w:rsidRPr="00D9624B" w:rsidRDefault="00FA703F" w:rsidP="00FA703F">
    <w:pPr>
      <w:pStyle w:val="Noga"/>
      <w:jc w:val="center"/>
      <w:rPr>
        <w:color w:val="006A8E"/>
        <w:sz w:val="18"/>
        <w:szCs w:val="18"/>
      </w:rPr>
    </w:pPr>
    <w:r w:rsidRPr="00D9624B">
      <w:rPr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www.mf.um.si | mf@um.si | t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2345 821</w:t>
    </w:r>
    <w:r w:rsidR="00DF244F">
      <w:rPr>
        <w:rFonts w:cs="TitilliumText25L"/>
        <w:color w:val="00688A"/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| f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2345 820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trr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 xml:space="preserve">: </w:t>
    </w:r>
    <w:r w:rsidR="00E442D4" w:rsidRPr="00E442D4">
      <w:rPr>
        <w:rFonts w:cs="TitilliumText25L"/>
        <w:color w:val="00688A"/>
        <w:sz w:val="18"/>
        <w:szCs w:val="18"/>
        <w:lang w:eastAsia="sl-SI"/>
      </w:rPr>
      <w:t>SI56 0110 0600 0008 753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id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ddv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>: SI 716 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06EB" w14:textId="77777777" w:rsidR="003E68BB" w:rsidRDefault="003E68BB" w:rsidP="00BB5C4F">
      <w:pPr>
        <w:spacing w:after="0"/>
      </w:pPr>
      <w:r>
        <w:separator/>
      </w:r>
    </w:p>
  </w:footnote>
  <w:footnote w:type="continuationSeparator" w:id="0">
    <w:p w14:paraId="2B60467D" w14:textId="77777777" w:rsidR="003E68BB" w:rsidRDefault="003E68BB" w:rsidP="00BB5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BE6A2" w14:textId="77777777" w:rsidR="00054766" w:rsidRDefault="00BD76CF" w:rsidP="00054766">
    <w:pPr>
      <w:pStyle w:val="Glava"/>
      <w:jc w:val="center"/>
    </w:pPr>
    <w:r>
      <w:rPr>
        <w:noProof/>
        <w:lang w:eastAsia="sl-SI"/>
      </w:rPr>
      <w:drawing>
        <wp:inline distT="0" distB="0" distL="0" distR="0" wp14:anchorId="08811F04" wp14:editId="5C8FA1FC">
          <wp:extent cx="1744980" cy="822960"/>
          <wp:effectExtent l="0" t="0" r="7620" b="0"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1B9092" w14:textId="77777777" w:rsidR="00054766" w:rsidRPr="00B02A70" w:rsidRDefault="00054766" w:rsidP="00054766">
    <w:pPr>
      <w:pStyle w:val="Glava"/>
      <w:jc w:val="cent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D55AB"/>
    <w:multiLevelType w:val="hybridMultilevel"/>
    <w:tmpl w:val="F92CB5E2"/>
    <w:lvl w:ilvl="0" w:tplc="A4583E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B3679"/>
    <w:multiLevelType w:val="hybridMultilevel"/>
    <w:tmpl w:val="2006E164"/>
    <w:lvl w:ilvl="0" w:tplc="8EC6B16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62478"/>
    <w:multiLevelType w:val="hybridMultilevel"/>
    <w:tmpl w:val="2692FA8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B0C8D"/>
    <w:multiLevelType w:val="hybridMultilevel"/>
    <w:tmpl w:val="2E90AB44"/>
    <w:lvl w:ilvl="0" w:tplc="174885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11B7"/>
    <w:multiLevelType w:val="hybridMultilevel"/>
    <w:tmpl w:val="321476DE"/>
    <w:lvl w:ilvl="0" w:tplc="827EACA8">
      <w:start w:val="1"/>
      <w:numFmt w:val="decimal"/>
      <w:lvlText w:val="%1."/>
      <w:lvlJc w:val="left"/>
      <w:pPr>
        <w:ind w:left="-349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371" w:hanging="360"/>
      </w:pPr>
    </w:lvl>
    <w:lvl w:ilvl="2" w:tplc="0424001B" w:tentative="1">
      <w:start w:val="1"/>
      <w:numFmt w:val="lowerRoman"/>
      <w:lvlText w:val="%3."/>
      <w:lvlJc w:val="right"/>
      <w:pPr>
        <w:ind w:left="1091" w:hanging="180"/>
      </w:pPr>
    </w:lvl>
    <w:lvl w:ilvl="3" w:tplc="0424000F" w:tentative="1">
      <w:start w:val="1"/>
      <w:numFmt w:val="decimal"/>
      <w:lvlText w:val="%4."/>
      <w:lvlJc w:val="left"/>
      <w:pPr>
        <w:ind w:left="1811" w:hanging="360"/>
      </w:pPr>
    </w:lvl>
    <w:lvl w:ilvl="4" w:tplc="04240019" w:tentative="1">
      <w:start w:val="1"/>
      <w:numFmt w:val="lowerLetter"/>
      <w:lvlText w:val="%5."/>
      <w:lvlJc w:val="left"/>
      <w:pPr>
        <w:ind w:left="2531" w:hanging="360"/>
      </w:pPr>
    </w:lvl>
    <w:lvl w:ilvl="5" w:tplc="0424001B" w:tentative="1">
      <w:start w:val="1"/>
      <w:numFmt w:val="lowerRoman"/>
      <w:lvlText w:val="%6."/>
      <w:lvlJc w:val="right"/>
      <w:pPr>
        <w:ind w:left="3251" w:hanging="180"/>
      </w:pPr>
    </w:lvl>
    <w:lvl w:ilvl="6" w:tplc="0424000F" w:tentative="1">
      <w:start w:val="1"/>
      <w:numFmt w:val="decimal"/>
      <w:lvlText w:val="%7."/>
      <w:lvlJc w:val="left"/>
      <w:pPr>
        <w:ind w:left="3971" w:hanging="360"/>
      </w:pPr>
    </w:lvl>
    <w:lvl w:ilvl="7" w:tplc="04240019" w:tentative="1">
      <w:start w:val="1"/>
      <w:numFmt w:val="lowerLetter"/>
      <w:lvlText w:val="%8."/>
      <w:lvlJc w:val="left"/>
      <w:pPr>
        <w:ind w:left="4691" w:hanging="360"/>
      </w:pPr>
    </w:lvl>
    <w:lvl w:ilvl="8" w:tplc="0424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0D6A4AD0"/>
    <w:multiLevelType w:val="hybridMultilevel"/>
    <w:tmpl w:val="7F405372"/>
    <w:lvl w:ilvl="0" w:tplc="E29C1FB0">
      <w:start w:val="1"/>
      <w:numFmt w:val="bullet"/>
      <w:lvlText w:val="-"/>
      <w:lvlJc w:val="left"/>
      <w:pPr>
        <w:ind w:left="1485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14221051"/>
    <w:multiLevelType w:val="hybridMultilevel"/>
    <w:tmpl w:val="357431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56F44"/>
    <w:multiLevelType w:val="hybridMultilevel"/>
    <w:tmpl w:val="A8E02046"/>
    <w:lvl w:ilvl="0" w:tplc="0000000E">
      <w:start w:val="1"/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FD61AD"/>
    <w:multiLevelType w:val="hybridMultilevel"/>
    <w:tmpl w:val="F08CBD8A"/>
    <w:lvl w:ilvl="0" w:tplc="04240001">
      <w:start w:val="1"/>
      <w:numFmt w:val="bullet"/>
      <w:lvlText w:val=""/>
      <w:lvlJc w:val="left"/>
      <w:pPr>
        <w:ind w:left="-34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205A5B25"/>
    <w:multiLevelType w:val="hybridMultilevel"/>
    <w:tmpl w:val="81B0C650"/>
    <w:lvl w:ilvl="0" w:tplc="7B087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023E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74D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B0F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28E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606A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E2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56B0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B0E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843A3"/>
    <w:multiLevelType w:val="multilevel"/>
    <w:tmpl w:val="32EE566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731" w:hanging="360"/>
      </w:pPr>
      <w:rPr>
        <w:rFonts w:ascii="Calibri" w:hAnsi="Calibri"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1462" w:hanging="720"/>
      </w:pPr>
      <w:rPr>
        <w:rFonts w:ascii="Calibri" w:hAnsi="Calibri" w:cs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833" w:hanging="720"/>
      </w:pPr>
      <w:rPr>
        <w:rFonts w:ascii="Calibri" w:hAnsi="Calibri" w:cs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2564" w:hanging="1080"/>
      </w:pPr>
      <w:rPr>
        <w:rFonts w:ascii="Calibri" w:hAnsi="Calibri" w:cs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2935" w:hanging="1080"/>
      </w:pPr>
      <w:rPr>
        <w:rFonts w:ascii="Calibri" w:hAnsi="Calibri" w:cs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3666" w:hanging="1440"/>
      </w:pPr>
      <w:rPr>
        <w:rFonts w:ascii="Calibri" w:hAnsi="Calibri" w:cs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4037" w:hanging="1440"/>
      </w:pPr>
      <w:rPr>
        <w:rFonts w:ascii="Calibri" w:hAnsi="Calibri" w:cs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4768" w:hanging="1800"/>
      </w:pPr>
      <w:rPr>
        <w:rFonts w:ascii="Calibri" w:hAnsi="Calibri" w:cs="Times New Roman" w:hint="default"/>
        <w:b/>
        <w:sz w:val="20"/>
      </w:rPr>
    </w:lvl>
  </w:abstractNum>
  <w:abstractNum w:abstractNumId="12" w15:restartNumberingAfterBreak="0">
    <w:nsid w:val="21917A39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67CD6"/>
    <w:multiLevelType w:val="hybridMultilevel"/>
    <w:tmpl w:val="DA963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84E588A"/>
    <w:multiLevelType w:val="hybridMultilevel"/>
    <w:tmpl w:val="B088F324"/>
    <w:lvl w:ilvl="0" w:tplc="A4583E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82FAC"/>
    <w:multiLevelType w:val="hybridMultilevel"/>
    <w:tmpl w:val="9FF04AC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C3FB8"/>
    <w:multiLevelType w:val="hybridMultilevel"/>
    <w:tmpl w:val="6E5EAE8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0D8680A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B246E"/>
    <w:multiLevelType w:val="hybridMultilevel"/>
    <w:tmpl w:val="22FA5890"/>
    <w:lvl w:ilvl="0" w:tplc="C7DE0A94">
      <w:start w:val="1"/>
      <w:numFmt w:val="decimal"/>
      <w:lvlText w:val="%1."/>
      <w:lvlJc w:val="left"/>
      <w:pPr>
        <w:ind w:left="11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731" w:hanging="360"/>
      </w:pPr>
    </w:lvl>
    <w:lvl w:ilvl="2" w:tplc="0424001B" w:tentative="1">
      <w:start w:val="1"/>
      <w:numFmt w:val="lowerRoman"/>
      <w:lvlText w:val="%3."/>
      <w:lvlJc w:val="right"/>
      <w:pPr>
        <w:ind w:left="1451" w:hanging="180"/>
      </w:pPr>
    </w:lvl>
    <w:lvl w:ilvl="3" w:tplc="0424000F" w:tentative="1">
      <w:start w:val="1"/>
      <w:numFmt w:val="decimal"/>
      <w:lvlText w:val="%4."/>
      <w:lvlJc w:val="left"/>
      <w:pPr>
        <w:ind w:left="2171" w:hanging="360"/>
      </w:pPr>
    </w:lvl>
    <w:lvl w:ilvl="4" w:tplc="04240019" w:tentative="1">
      <w:start w:val="1"/>
      <w:numFmt w:val="lowerLetter"/>
      <w:lvlText w:val="%5."/>
      <w:lvlJc w:val="left"/>
      <w:pPr>
        <w:ind w:left="2891" w:hanging="360"/>
      </w:pPr>
    </w:lvl>
    <w:lvl w:ilvl="5" w:tplc="0424001B" w:tentative="1">
      <w:start w:val="1"/>
      <w:numFmt w:val="lowerRoman"/>
      <w:lvlText w:val="%6."/>
      <w:lvlJc w:val="right"/>
      <w:pPr>
        <w:ind w:left="3611" w:hanging="180"/>
      </w:pPr>
    </w:lvl>
    <w:lvl w:ilvl="6" w:tplc="0424000F" w:tentative="1">
      <w:start w:val="1"/>
      <w:numFmt w:val="decimal"/>
      <w:lvlText w:val="%7."/>
      <w:lvlJc w:val="left"/>
      <w:pPr>
        <w:ind w:left="4331" w:hanging="360"/>
      </w:pPr>
    </w:lvl>
    <w:lvl w:ilvl="7" w:tplc="04240019" w:tentative="1">
      <w:start w:val="1"/>
      <w:numFmt w:val="lowerLetter"/>
      <w:lvlText w:val="%8."/>
      <w:lvlJc w:val="left"/>
      <w:pPr>
        <w:ind w:left="5051" w:hanging="360"/>
      </w:pPr>
    </w:lvl>
    <w:lvl w:ilvl="8" w:tplc="0424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0656EE7"/>
    <w:multiLevelType w:val="hybridMultilevel"/>
    <w:tmpl w:val="C6183E4A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195C53"/>
    <w:multiLevelType w:val="hybridMultilevel"/>
    <w:tmpl w:val="304E8B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20891"/>
    <w:multiLevelType w:val="hybridMultilevel"/>
    <w:tmpl w:val="B280866A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53D67506"/>
    <w:multiLevelType w:val="multilevel"/>
    <w:tmpl w:val="726AC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393BC5"/>
    <w:multiLevelType w:val="hybridMultilevel"/>
    <w:tmpl w:val="73DC44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00F1E"/>
    <w:multiLevelType w:val="hybridMultilevel"/>
    <w:tmpl w:val="6E5EAE8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550859"/>
    <w:multiLevelType w:val="hybridMultilevel"/>
    <w:tmpl w:val="ACC0B20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8EF6AF0"/>
    <w:multiLevelType w:val="hybridMultilevel"/>
    <w:tmpl w:val="8AA2E3F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E3DE7"/>
    <w:multiLevelType w:val="hybridMultilevel"/>
    <w:tmpl w:val="4BC4FCB6"/>
    <w:lvl w:ilvl="0" w:tplc="7108CEC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10906">
    <w:abstractNumId w:val="0"/>
  </w:num>
  <w:num w:numId="2" w16cid:durableId="1485586183">
    <w:abstractNumId w:val="29"/>
  </w:num>
  <w:num w:numId="3" w16cid:durableId="2046322969">
    <w:abstractNumId w:val="15"/>
  </w:num>
  <w:num w:numId="4" w16cid:durableId="45509789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1365592">
    <w:abstractNumId w:val="16"/>
  </w:num>
  <w:num w:numId="6" w16cid:durableId="97681175">
    <w:abstractNumId w:val="7"/>
  </w:num>
  <w:num w:numId="7" w16cid:durableId="2119908104">
    <w:abstractNumId w:val="12"/>
  </w:num>
  <w:num w:numId="8" w16cid:durableId="1321813789">
    <w:abstractNumId w:val="1"/>
  </w:num>
  <w:num w:numId="9" w16cid:durableId="502204180">
    <w:abstractNumId w:val="19"/>
  </w:num>
  <w:num w:numId="10" w16cid:durableId="1721129188">
    <w:abstractNumId w:val="13"/>
  </w:num>
  <w:num w:numId="11" w16cid:durableId="676494189">
    <w:abstractNumId w:val="23"/>
  </w:num>
  <w:num w:numId="12" w16cid:durableId="1023441753">
    <w:abstractNumId w:val="10"/>
  </w:num>
  <w:num w:numId="13" w16cid:durableId="1582519957">
    <w:abstractNumId w:val="25"/>
  </w:num>
  <w:num w:numId="14" w16cid:durableId="267855331">
    <w:abstractNumId w:val="27"/>
  </w:num>
  <w:num w:numId="15" w16cid:durableId="1519153508">
    <w:abstractNumId w:val="4"/>
  </w:num>
  <w:num w:numId="16" w16cid:durableId="416632807">
    <w:abstractNumId w:val="3"/>
  </w:num>
  <w:num w:numId="17" w16cid:durableId="388194397">
    <w:abstractNumId w:val="26"/>
  </w:num>
  <w:num w:numId="18" w16cid:durableId="887952583">
    <w:abstractNumId w:val="18"/>
  </w:num>
  <w:num w:numId="19" w16cid:durableId="1174028394">
    <w:abstractNumId w:val="31"/>
  </w:num>
  <w:num w:numId="20" w16cid:durableId="1819420658">
    <w:abstractNumId w:val="21"/>
  </w:num>
  <w:num w:numId="21" w16cid:durableId="932905814">
    <w:abstractNumId w:val="17"/>
  </w:num>
  <w:num w:numId="22" w16cid:durableId="865675266">
    <w:abstractNumId w:val="28"/>
  </w:num>
  <w:num w:numId="23" w16cid:durableId="367805050">
    <w:abstractNumId w:val="22"/>
  </w:num>
  <w:num w:numId="24" w16cid:durableId="1612858770">
    <w:abstractNumId w:val="5"/>
  </w:num>
  <w:num w:numId="25" w16cid:durableId="725765348">
    <w:abstractNumId w:val="9"/>
  </w:num>
  <w:num w:numId="26" w16cid:durableId="530649167">
    <w:abstractNumId w:val="20"/>
  </w:num>
  <w:num w:numId="27" w16cid:durableId="1861963854">
    <w:abstractNumId w:val="11"/>
  </w:num>
  <w:num w:numId="28" w16cid:durableId="629240841">
    <w:abstractNumId w:val="2"/>
  </w:num>
  <w:num w:numId="29" w16cid:durableId="13086292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43344066">
    <w:abstractNumId w:val="6"/>
  </w:num>
  <w:num w:numId="31" w16cid:durableId="502168079">
    <w:abstractNumId w:val="30"/>
  </w:num>
  <w:num w:numId="32" w16cid:durableId="397018267">
    <w:abstractNumId w:val="8"/>
  </w:num>
  <w:num w:numId="33" w16cid:durableId="2735578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964"/>
    <w:rsid w:val="00000C3A"/>
    <w:rsid w:val="000028BB"/>
    <w:rsid w:val="00015E8D"/>
    <w:rsid w:val="00031A5E"/>
    <w:rsid w:val="000330F3"/>
    <w:rsid w:val="00035287"/>
    <w:rsid w:val="0004080C"/>
    <w:rsid w:val="00050DF0"/>
    <w:rsid w:val="00051DAE"/>
    <w:rsid w:val="00051F90"/>
    <w:rsid w:val="00052F57"/>
    <w:rsid w:val="00054766"/>
    <w:rsid w:val="0006187A"/>
    <w:rsid w:val="0006300E"/>
    <w:rsid w:val="00070005"/>
    <w:rsid w:val="00072944"/>
    <w:rsid w:val="00077360"/>
    <w:rsid w:val="0008642D"/>
    <w:rsid w:val="000A117E"/>
    <w:rsid w:val="000B1F68"/>
    <w:rsid w:val="000C393D"/>
    <w:rsid w:val="000D2E7E"/>
    <w:rsid w:val="000D616D"/>
    <w:rsid w:val="000F1A06"/>
    <w:rsid w:val="000F34DA"/>
    <w:rsid w:val="000F4DD3"/>
    <w:rsid w:val="00110358"/>
    <w:rsid w:val="00141DA9"/>
    <w:rsid w:val="00150DE0"/>
    <w:rsid w:val="00153FF5"/>
    <w:rsid w:val="00170FFF"/>
    <w:rsid w:val="0017319F"/>
    <w:rsid w:val="001816C0"/>
    <w:rsid w:val="001A6F2C"/>
    <w:rsid w:val="001B39C7"/>
    <w:rsid w:val="001C387A"/>
    <w:rsid w:val="001D2BD6"/>
    <w:rsid w:val="001D4BC1"/>
    <w:rsid w:val="001E0856"/>
    <w:rsid w:val="001E3E6E"/>
    <w:rsid w:val="001E409F"/>
    <w:rsid w:val="001F63D5"/>
    <w:rsid w:val="0020325F"/>
    <w:rsid w:val="002037F5"/>
    <w:rsid w:val="00214EE2"/>
    <w:rsid w:val="00215201"/>
    <w:rsid w:val="002204DF"/>
    <w:rsid w:val="002206DE"/>
    <w:rsid w:val="002220CE"/>
    <w:rsid w:val="002343E2"/>
    <w:rsid w:val="00237AD1"/>
    <w:rsid w:val="002418AA"/>
    <w:rsid w:val="00245F12"/>
    <w:rsid w:val="002479ED"/>
    <w:rsid w:val="002559A9"/>
    <w:rsid w:val="002616C6"/>
    <w:rsid w:val="00267BC7"/>
    <w:rsid w:val="0028526B"/>
    <w:rsid w:val="00294A3D"/>
    <w:rsid w:val="00294DB4"/>
    <w:rsid w:val="00297DE6"/>
    <w:rsid w:val="002A3BC0"/>
    <w:rsid w:val="002A635E"/>
    <w:rsid w:val="002B2E11"/>
    <w:rsid w:val="002C0C94"/>
    <w:rsid w:val="002D53DD"/>
    <w:rsid w:val="002D73D2"/>
    <w:rsid w:val="002E2D9F"/>
    <w:rsid w:val="002E5FF5"/>
    <w:rsid w:val="002E7EC7"/>
    <w:rsid w:val="002F0EF8"/>
    <w:rsid w:val="002F26EA"/>
    <w:rsid w:val="002F70A4"/>
    <w:rsid w:val="00310CF7"/>
    <w:rsid w:val="00311139"/>
    <w:rsid w:val="0031307B"/>
    <w:rsid w:val="003167DE"/>
    <w:rsid w:val="00321903"/>
    <w:rsid w:val="00327375"/>
    <w:rsid w:val="00332007"/>
    <w:rsid w:val="003369BA"/>
    <w:rsid w:val="00341452"/>
    <w:rsid w:val="003561AC"/>
    <w:rsid w:val="00362C42"/>
    <w:rsid w:val="003674ED"/>
    <w:rsid w:val="00370479"/>
    <w:rsid w:val="003747C4"/>
    <w:rsid w:val="00383C53"/>
    <w:rsid w:val="00383DDA"/>
    <w:rsid w:val="00384A04"/>
    <w:rsid w:val="00390DCD"/>
    <w:rsid w:val="00392ACE"/>
    <w:rsid w:val="003A6745"/>
    <w:rsid w:val="003B3DE2"/>
    <w:rsid w:val="003B5946"/>
    <w:rsid w:val="003C00EA"/>
    <w:rsid w:val="003C4C75"/>
    <w:rsid w:val="003D6941"/>
    <w:rsid w:val="003D7BBB"/>
    <w:rsid w:val="003E645E"/>
    <w:rsid w:val="003E68BB"/>
    <w:rsid w:val="003F1060"/>
    <w:rsid w:val="003F52CC"/>
    <w:rsid w:val="003F7684"/>
    <w:rsid w:val="00400569"/>
    <w:rsid w:val="00400B62"/>
    <w:rsid w:val="004055A9"/>
    <w:rsid w:val="0041261C"/>
    <w:rsid w:val="00413C63"/>
    <w:rsid w:val="00414223"/>
    <w:rsid w:val="00425692"/>
    <w:rsid w:val="00442BE3"/>
    <w:rsid w:val="00444284"/>
    <w:rsid w:val="0044535D"/>
    <w:rsid w:val="0047510E"/>
    <w:rsid w:val="004770DE"/>
    <w:rsid w:val="004909C3"/>
    <w:rsid w:val="00495703"/>
    <w:rsid w:val="00496E8A"/>
    <w:rsid w:val="004A5995"/>
    <w:rsid w:val="004A5AD4"/>
    <w:rsid w:val="004B2CE0"/>
    <w:rsid w:val="004C27A6"/>
    <w:rsid w:val="004C3C96"/>
    <w:rsid w:val="004C7C49"/>
    <w:rsid w:val="004D4EC4"/>
    <w:rsid w:val="004D6338"/>
    <w:rsid w:val="004E46C9"/>
    <w:rsid w:val="004E490B"/>
    <w:rsid w:val="004E762A"/>
    <w:rsid w:val="004F3BB4"/>
    <w:rsid w:val="005003A2"/>
    <w:rsid w:val="005018FB"/>
    <w:rsid w:val="0050711F"/>
    <w:rsid w:val="00512FE2"/>
    <w:rsid w:val="00513361"/>
    <w:rsid w:val="00516868"/>
    <w:rsid w:val="00522FDF"/>
    <w:rsid w:val="005246DE"/>
    <w:rsid w:val="005376C1"/>
    <w:rsid w:val="00552A93"/>
    <w:rsid w:val="005667F3"/>
    <w:rsid w:val="00581382"/>
    <w:rsid w:val="00594A01"/>
    <w:rsid w:val="005B48A9"/>
    <w:rsid w:val="005C292D"/>
    <w:rsid w:val="005C30BB"/>
    <w:rsid w:val="005D4A94"/>
    <w:rsid w:val="005D6BE3"/>
    <w:rsid w:val="005E4E7A"/>
    <w:rsid w:val="005F24AF"/>
    <w:rsid w:val="005F35D4"/>
    <w:rsid w:val="00624DD9"/>
    <w:rsid w:val="00625383"/>
    <w:rsid w:val="006330EF"/>
    <w:rsid w:val="00646956"/>
    <w:rsid w:val="006546D8"/>
    <w:rsid w:val="006557ED"/>
    <w:rsid w:val="00663354"/>
    <w:rsid w:val="00664F25"/>
    <w:rsid w:val="006664DA"/>
    <w:rsid w:val="00681096"/>
    <w:rsid w:val="006821B6"/>
    <w:rsid w:val="006837C4"/>
    <w:rsid w:val="006A3EBA"/>
    <w:rsid w:val="006B1B23"/>
    <w:rsid w:val="006B1E8F"/>
    <w:rsid w:val="006C58DA"/>
    <w:rsid w:val="006E0D92"/>
    <w:rsid w:val="006E46F3"/>
    <w:rsid w:val="006F4150"/>
    <w:rsid w:val="007138CE"/>
    <w:rsid w:val="00723C98"/>
    <w:rsid w:val="007341D3"/>
    <w:rsid w:val="007367D4"/>
    <w:rsid w:val="007400D8"/>
    <w:rsid w:val="007410DA"/>
    <w:rsid w:val="00750A85"/>
    <w:rsid w:val="00751834"/>
    <w:rsid w:val="007554FD"/>
    <w:rsid w:val="007564BD"/>
    <w:rsid w:val="00764CD3"/>
    <w:rsid w:val="007722FD"/>
    <w:rsid w:val="007806D7"/>
    <w:rsid w:val="00784EB8"/>
    <w:rsid w:val="007B34C1"/>
    <w:rsid w:val="007B5280"/>
    <w:rsid w:val="007C4B80"/>
    <w:rsid w:val="007D06A4"/>
    <w:rsid w:val="007E3E37"/>
    <w:rsid w:val="0080304F"/>
    <w:rsid w:val="00804724"/>
    <w:rsid w:val="008109E7"/>
    <w:rsid w:val="008139FA"/>
    <w:rsid w:val="008144C1"/>
    <w:rsid w:val="008200D2"/>
    <w:rsid w:val="00856E46"/>
    <w:rsid w:val="00857248"/>
    <w:rsid w:val="00877064"/>
    <w:rsid w:val="00881D37"/>
    <w:rsid w:val="00884BE7"/>
    <w:rsid w:val="008919FF"/>
    <w:rsid w:val="008929BD"/>
    <w:rsid w:val="008A3A62"/>
    <w:rsid w:val="008A5D01"/>
    <w:rsid w:val="008C1D60"/>
    <w:rsid w:val="008C3F3A"/>
    <w:rsid w:val="008E0914"/>
    <w:rsid w:val="008E34B8"/>
    <w:rsid w:val="008E5BC3"/>
    <w:rsid w:val="008F6323"/>
    <w:rsid w:val="008F7A7E"/>
    <w:rsid w:val="00906EC2"/>
    <w:rsid w:val="00907CD0"/>
    <w:rsid w:val="00910F62"/>
    <w:rsid w:val="00910FFE"/>
    <w:rsid w:val="00921C38"/>
    <w:rsid w:val="00925281"/>
    <w:rsid w:val="00951450"/>
    <w:rsid w:val="00962BBF"/>
    <w:rsid w:val="00967C26"/>
    <w:rsid w:val="0097076C"/>
    <w:rsid w:val="00976774"/>
    <w:rsid w:val="00992334"/>
    <w:rsid w:val="009956F4"/>
    <w:rsid w:val="009C4376"/>
    <w:rsid w:val="009C5955"/>
    <w:rsid w:val="009D1978"/>
    <w:rsid w:val="009E1E6E"/>
    <w:rsid w:val="009E2EE6"/>
    <w:rsid w:val="009F748A"/>
    <w:rsid w:val="00A004EE"/>
    <w:rsid w:val="00A02712"/>
    <w:rsid w:val="00A034A8"/>
    <w:rsid w:val="00A03F1E"/>
    <w:rsid w:val="00A06E0D"/>
    <w:rsid w:val="00A07B8B"/>
    <w:rsid w:val="00A164AD"/>
    <w:rsid w:val="00A307E1"/>
    <w:rsid w:val="00A32CF9"/>
    <w:rsid w:val="00A411F9"/>
    <w:rsid w:val="00A5494D"/>
    <w:rsid w:val="00A642D2"/>
    <w:rsid w:val="00A705EA"/>
    <w:rsid w:val="00A75C5D"/>
    <w:rsid w:val="00A92500"/>
    <w:rsid w:val="00AA0723"/>
    <w:rsid w:val="00AA1457"/>
    <w:rsid w:val="00AA3F96"/>
    <w:rsid w:val="00AB1102"/>
    <w:rsid w:val="00AB7CD4"/>
    <w:rsid w:val="00AD1E74"/>
    <w:rsid w:val="00B0180F"/>
    <w:rsid w:val="00B01836"/>
    <w:rsid w:val="00B02A70"/>
    <w:rsid w:val="00B03C54"/>
    <w:rsid w:val="00B11653"/>
    <w:rsid w:val="00B13296"/>
    <w:rsid w:val="00B13E9E"/>
    <w:rsid w:val="00B14DD9"/>
    <w:rsid w:val="00B16CB6"/>
    <w:rsid w:val="00B36049"/>
    <w:rsid w:val="00B429F5"/>
    <w:rsid w:val="00B43055"/>
    <w:rsid w:val="00B47CF1"/>
    <w:rsid w:val="00B62AB1"/>
    <w:rsid w:val="00B81DCB"/>
    <w:rsid w:val="00B85CDD"/>
    <w:rsid w:val="00B9757C"/>
    <w:rsid w:val="00B97E2A"/>
    <w:rsid w:val="00BB1465"/>
    <w:rsid w:val="00BB5C4F"/>
    <w:rsid w:val="00BC1C03"/>
    <w:rsid w:val="00BD4A75"/>
    <w:rsid w:val="00BD76CF"/>
    <w:rsid w:val="00BE2F58"/>
    <w:rsid w:val="00BF074A"/>
    <w:rsid w:val="00C06B74"/>
    <w:rsid w:val="00C15D3B"/>
    <w:rsid w:val="00C2417F"/>
    <w:rsid w:val="00C2541D"/>
    <w:rsid w:val="00C25FF2"/>
    <w:rsid w:val="00C312F9"/>
    <w:rsid w:val="00C37CC8"/>
    <w:rsid w:val="00C40079"/>
    <w:rsid w:val="00C43E74"/>
    <w:rsid w:val="00C47126"/>
    <w:rsid w:val="00C5466D"/>
    <w:rsid w:val="00C662B8"/>
    <w:rsid w:val="00C8443C"/>
    <w:rsid w:val="00C858E9"/>
    <w:rsid w:val="00C913E5"/>
    <w:rsid w:val="00CA4DE9"/>
    <w:rsid w:val="00CB71DE"/>
    <w:rsid w:val="00CC0F7B"/>
    <w:rsid w:val="00CD531C"/>
    <w:rsid w:val="00CD7DA4"/>
    <w:rsid w:val="00CF28D0"/>
    <w:rsid w:val="00D05F61"/>
    <w:rsid w:val="00D078F8"/>
    <w:rsid w:val="00D15F1E"/>
    <w:rsid w:val="00D17A99"/>
    <w:rsid w:val="00D27308"/>
    <w:rsid w:val="00D4014C"/>
    <w:rsid w:val="00D470C8"/>
    <w:rsid w:val="00D51429"/>
    <w:rsid w:val="00D554AE"/>
    <w:rsid w:val="00D63E3A"/>
    <w:rsid w:val="00D658A3"/>
    <w:rsid w:val="00D67C07"/>
    <w:rsid w:val="00D753FE"/>
    <w:rsid w:val="00D76383"/>
    <w:rsid w:val="00D80DFB"/>
    <w:rsid w:val="00D82FD2"/>
    <w:rsid w:val="00D931B2"/>
    <w:rsid w:val="00D9624B"/>
    <w:rsid w:val="00DA6694"/>
    <w:rsid w:val="00DA7E2A"/>
    <w:rsid w:val="00DC4BEA"/>
    <w:rsid w:val="00DC556E"/>
    <w:rsid w:val="00DC5A67"/>
    <w:rsid w:val="00DD2432"/>
    <w:rsid w:val="00DD2590"/>
    <w:rsid w:val="00DD3A72"/>
    <w:rsid w:val="00DE1FDD"/>
    <w:rsid w:val="00DE4EA2"/>
    <w:rsid w:val="00DE4F1B"/>
    <w:rsid w:val="00DF244F"/>
    <w:rsid w:val="00E01346"/>
    <w:rsid w:val="00E01C78"/>
    <w:rsid w:val="00E07120"/>
    <w:rsid w:val="00E10BCB"/>
    <w:rsid w:val="00E112AC"/>
    <w:rsid w:val="00E13152"/>
    <w:rsid w:val="00E21FAA"/>
    <w:rsid w:val="00E24046"/>
    <w:rsid w:val="00E33473"/>
    <w:rsid w:val="00E4049A"/>
    <w:rsid w:val="00E4178F"/>
    <w:rsid w:val="00E42DB5"/>
    <w:rsid w:val="00E4346F"/>
    <w:rsid w:val="00E442D4"/>
    <w:rsid w:val="00E61D3E"/>
    <w:rsid w:val="00E67BC0"/>
    <w:rsid w:val="00E757D1"/>
    <w:rsid w:val="00E76289"/>
    <w:rsid w:val="00E824F9"/>
    <w:rsid w:val="00E91499"/>
    <w:rsid w:val="00E9217E"/>
    <w:rsid w:val="00E9735D"/>
    <w:rsid w:val="00EA1251"/>
    <w:rsid w:val="00EA13A4"/>
    <w:rsid w:val="00EA2AA0"/>
    <w:rsid w:val="00ED6B15"/>
    <w:rsid w:val="00EF751C"/>
    <w:rsid w:val="00F04EF4"/>
    <w:rsid w:val="00F101B0"/>
    <w:rsid w:val="00F1084A"/>
    <w:rsid w:val="00F1228B"/>
    <w:rsid w:val="00F22984"/>
    <w:rsid w:val="00F43D18"/>
    <w:rsid w:val="00F506BD"/>
    <w:rsid w:val="00F53EC8"/>
    <w:rsid w:val="00F60E9F"/>
    <w:rsid w:val="00F64964"/>
    <w:rsid w:val="00F65547"/>
    <w:rsid w:val="00F71C46"/>
    <w:rsid w:val="00F75BC3"/>
    <w:rsid w:val="00F83525"/>
    <w:rsid w:val="00F836B7"/>
    <w:rsid w:val="00F849B7"/>
    <w:rsid w:val="00F964F2"/>
    <w:rsid w:val="00FA21EA"/>
    <w:rsid w:val="00FA27B2"/>
    <w:rsid w:val="00FA417C"/>
    <w:rsid w:val="00FA625A"/>
    <w:rsid w:val="00FA703F"/>
    <w:rsid w:val="00FB756D"/>
    <w:rsid w:val="00FC6DC6"/>
    <w:rsid w:val="00FD58FF"/>
    <w:rsid w:val="00FE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C51ED"/>
  <w15:docId w15:val="{2EB0A0E7-F4A7-4DCB-AC39-D7032D4C6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61AC"/>
    <w:pPr>
      <w:spacing w:after="120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 w:after="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 w:after="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after="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 w:after="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 w:after="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spacing w:after="0"/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link w:val="BrezrazmikovZnak"/>
    <w:qFormat/>
    <w:rsid w:val="004D4EC4"/>
    <w:pPr>
      <w:spacing w:after="0"/>
    </w:pPr>
  </w:style>
  <w:style w:type="paragraph" w:styleId="Odstavekseznama">
    <w:name w:val="List Paragraph"/>
    <w:aliases w:val="Odstavek seznama_IP,Seznam_IP_1,za tekst"/>
    <w:basedOn w:val="Navaden"/>
    <w:link w:val="OdstavekseznamaZnak"/>
    <w:uiPriority w:val="99"/>
    <w:qFormat/>
    <w:rsid w:val="00E757D1"/>
    <w:pPr>
      <w:spacing w:after="0"/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 w:after="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paragraph" w:customStyle="1" w:styleId="Default">
    <w:name w:val="Default"/>
    <w:rsid w:val="0080304F"/>
    <w:pPr>
      <w:autoSpaceDE w:val="0"/>
      <w:autoSpaceDN w:val="0"/>
      <w:adjustRightInd w:val="0"/>
    </w:pPr>
    <w:rPr>
      <w:rFonts w:ascii="KYBHJ T+ Titillium Text 25 L" w:hAnsi="KYBHJ T+ Titillium Text 25 L" w:cs="KYBHJ T+ Titillium Text 25 L"/>
      <w:color w:val="000000"/>
      <w:sz w:val="24"/>
      <w:szCs w:val="24"/>
    </w:rPr>
  </w:style>
  <w:style w:type="character" w:customStyle="1" w:styleId="A1">
    <w:name w:val="A1"/>
    <w:uiPriority w:val="99"/>
    <w:rsid w:val="0080304F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A0">
    <w:name w:val="A0"/>
    <w:uiPriority w:val="99"/>
    <w:rsid w:val="00FA703F"/>
    <w:rPr>
      <w:rFonts w:cs="TitilliumText25L"/>
      <w:color w:val="00688A"/>
      <w:sz w:val="16"/>
      <w:szCs w:val="16"/>
    </w:rPr>
  </w:style>
  <w:style w:type="character" w:customStyle="1" w:styleId="OdstavekseznamaZnak">
    <w:name w:val="Odstavek seznama Znak"/>
    <w:aliases w:val="Odstavek seznama_IP Znak,Seznam_IP_1 Znak,za tekst Znak"/>
    <w:link w:val="Odstavekseznama"/>
    <w:uiPriority w:val="99"/>
    <w:qFormat/>
    <w:locked/>
    <w:rsid w:val="00F64964"/>
    <w:rPr>
      <w:sz w:val="22"/>
      <w:szCs w:val="22"/>
      <w:lang w:eastAsia="en-US"/>
    </w:rPr>
  </w:style>
  <w:style w:type="character" w:customStyle="1" w:styleId="Bodytext">
    <w:name w:val="Body text_"/>
    <w:link w:val="Telobesedila4"/>
    <w:rsid w:val="00E21FAA"/>
    <w:rPr>
      <w:rFonts w:eastAsia="Calibri" w:cs="Calibri"/>
      <w:shd w:val="clear" w:color="auto" w:fill="FFFFFF"/>
    </w:rPr>
  </w:style>
  <w:style w:type="paragraph" w:customStyle="1" w:styleId="Telobesedila4">
    <w:name w:val="Telo besedila4"/>
    <w:basedOn w:val="Navaden"/>
    <w:link w:val="Bodytext"/>
    <w:rsid w:val="00E21FAA"/>
    <w:pPr>
      <w:shd w:val="clear" w:color="auto" w:fill="FFFFFF"/>
      <w:spacing w:before="360" w:after="180" w:line="269" w:lineRule="exact"/>
      <w:ind w:hanging="360"/>
      <w:jc w:val="both"/>
    </w:pPr>
    <w:rPr>
      <w:rFonts w:eastAsia="Calibri" w:cs="Calibri"/>
      <w:sz w:val="20"/>
      <w:szCs w:val="20"/>
      <w:lang w:eastAsia="sl-SI"/>
    </w:rPr>
  </w:style>
  <w:style w:type="character" w:customStyle="1" w:styleId="Heading52">
    <w:name w:val="Heading #5 (2)"/>
    <w:rsid w:val="00E21FAA"/>
  </w:style>
  <w:style w:type="paragraph" w:styleId="Telobesedila">
    <w:name w:val="Body Text"/>
    <w:basedOn w:val="Navaden"/>
    <w:link w:val="TelobesedilaZnak"/>
    <w:uiPriority w:val="99"/>
    <w:semiHidden/>
    <w:unhideWhenUsed/>
    <w:rsid w:val="00E21FAA"/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21FAA"/>
    <w:rPr>
      <w:sz w:val="22"/>
      <w:szCs w:val="22"/>
      <w:lang w:eastAsia="en-US"/>
    </w:rPr>
  </w:style>
  <w:style w:type="paragraph" w:styleId="Golobesedilo">
    <w:name w:val="Plain Text"/>
    <w:basedOn w:val="Navaden"/>
    <w:link w:val="GolobesediloZnak"/>
    <w:uiPriority w:val="99"/>
    <w:unhideWhenUsed/>
    <w:rsid w:val="005667F3"/>
    <w:pPr>
      <w:spacing w:after="0"/>
    </w:pPr>
    <w:rPr>
      <w:rFonts w:eastAsiaTheme="minorHAnsi" w:cs="Calibr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667F3"/>
    <w:rPr>
      <w:rFonts w:eastAsiaTheme="minorHAnsi" w:cs="Calibr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locked/>
    <w:rsid w:val="003F7684"/>
    <w:rPr>
      <w:sz w:val="22"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3F7684"/>
    <w:rPr>
      <w:color w:val="808080"/>
    </w:rPr>
  </w:style>
  <w:style w:type="table" w:styleId="Tabelamrea">
    <w:name w:val="Table Grid"/>
    <w:basedOn w:val="Navadnatabela"/>
    <w:uiPriority w:val="39"/>
    <w:rsid w:val="009F748A"/>
    <w:rPr>
      <w:rFonts w:asciiTheme="minorHAnsi" w:eastAsiaTheme="minorEastAsia" w:hAnsiTheme="minorHAnsi" w:cstheme="minorBidi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uiPriority w:val="99"/>
    <w:semiHidden/>
    <w:unhideWhenUsed/>
    <w:rsid w:val="00D658A3"/>
    <w:pPr>
      <w:spacing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D658A3"/>
    <w:rPr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658A3"/>
    <w:pPr>
      <w:spacing w:after="0"/>
    </w:pPr>
    <w:rPr>
      <w:rFonts w:ascii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658A3"/>
    <w:rPr>
      <w:rFonts w:ascii="Times New Roman" w:hAnsi="Times New Roman"/>
    </w:rPr>
  </w:style>
  <w:style w:type="character" w:styleId="Sprotnaopomba-sklic">
    <w:name w:val="footnote reference"/>
    <w:basedOn w:val="Privzetapisavaodstavka"/>
    <w:uiPriority w:val="99"/>
    <w:semiHidden/>
    <w:unhideWhenUsed/>
    <w:rsid w:val="00D658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ana%20grajner\Desktop\DOPISI\Dopis%20SLO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  <_dlc_DocId xmlns="c414fd7f-21c6-4d94-90e3-68400e5795fc">K67AKCNZ6W6Y-292-26</_dlc_DocId>
    <_dlc_DocIdUrl xmlns="c414fd7f-21c6-4d94-90e3-68400e5795fc">
      <Url>http://www.um.si/CGP/MF/_layouts/DocIdRedir.aspx?ID=K67AKCNZ6W6Y-292-26</Url>
      <Description>K67AKCNZ6W6Y-292-26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18D4D510F0D4FB4F575F9F4B042B9" ma:contentTypeVersion="1" ma:contentTypeDescription="Ustvari nov dokument." ma:contentTypeScope="" ma:versionID="d7588f0c5e21dbde807fbb44f87707e6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862418671d7e3848c39ddbb1be9c35b9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22396D-6342-442D-BC71-3C832C41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54E61-8A62-4C88-81EF-A6A8D1FA7E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414fd7f-21c6-4d94-90e3-68400e5795fc"/>
  </ds:schemaRefs>
</ds:datastoreItem>
</file>

<file path=customXml/itemProps3.xml><?xml version="1.0" encoding="utf-8"?>
<ds:datastoreItem xmlns:ds="http://schemas.openxmlformats.org/officeDocument/2006/customXml" ds:itemID="{AC102F98-81C5-4F59-8102-E16CFD945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DEBEAB-61F4-4E29-9F07-C59FD62A072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SLO</Template>
  <TotalTime>2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cp:lastModifiedBy>Romana Grajner</cp:lastModifiedBy>
  <cp:revision>4</cp:revision>
  <cp:lastPrinted>2025-04-08T13:03:00Z</cp:lastPrinted>
  <dcterms:created xsi:type="dcterms:W3CDTF">2025-10-08T13:09:00Z</dcterms:created>
  <dcterms:modified xsi:type="dcterms:W3CDTF">2025-10-22T06:40:00Z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1e9c3b96-c85f-4326-b51c-412c413f88fd</vt:lpwstr>
  </property>
  <property fmtid="{D5CDD505-2E9C-101B-9397-08002B2CF9AE}" pid="3" name="ContentTypeId">
    <vt:lpwstr>0x010100B8418D4D510F0D4FB4F575F9F4B042B9</vt:lpwstr>
  </property>
</Properties>
</file>